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D77FF" w:rsidRDefault="00BD77FF" w:rsidP="00BD77F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BATAYLL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BD77FF" w:rsidRDefault="00BD77FF" w:rsidP="00BD77F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Maldon, Essex. Husbandman.</w:t>
      </w:r>
    </w:p>
    <w:p w:rsidR="00BD77FF" w:rsidRDefault="00BD77FF" w:rsidP="00BD77FF">
      <w:pPr>
        <w:rPr>
          <w:rFonts w:ascii="Times New Roman" w:hAnsi="Times New Roman" w:cs="Times New Roman"/>
        </w:rPr>
      </w:pPr>
    </w:p>
    <w:p w:rsidR="00BD77FF" w:rsidRDefault="00BD77FF" w:rsidP="00BD77FF">
      <w:pPr>
        <w:rPr>
          <w:rFonts w:ascii="Times New Roman" w:hAnsi="Times New Roman" w:cs="Times New Roman"/>
        </w:rPr>
      </w:pPr>
    </w:p>
    <w:p w:rsidR="00BD77FF" w:rsidRDefault="00BD77FF" w:rsidP="00BD77FF">
      <w:pPr>
        <w:ind w:left="144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1484</w:t>
      </w:r>
      <w:r>
        <w:rPr>
          <w:rFonts w:ascii="Times New Roman" w:hAnsi="Times New Roman" w:cs="Times New Roman"/>
        </w:rPr>
        <w:tab/>
        <w:t xml:space="preserve">John Clopton(q.v.) brought a plaint of debt against him, John Stacy of Maldon(q.v.), John </w:t>
      </w:r>
      <w:proofErr w:type="spellStart"/>
      <w:r>
        <w:rPr>
          <w:rFonts w:ascii="Times New Roman" w:hAnsi="Times New Roman" w:cs="Times New Roman"/>
        </w:rPr>
        <w:t>Garnon</w:t>
      </w:r>
      <w:proofErr w:type="spellEnd"/>
      <w:r>
        <w:rPr>
          <w:rFonts w:ascii="Times New Roman" w:hAnsi="Times New Roman" w:cs="Times New Roman"/>
        </w:rPr>
        <w:t xml:space="preserve"> of Earl’s Colne(q.v.), Adam Norman</w:t>
      </w:r>
    </w:p>
    <w:p w:rsidR="00BD77FF" w:rsidRDefault="00BD77FF" w:rsidP="00BD77F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of Colchester(q.v.) and Thomas Gate of Billericay(q.v.).</w:t>
      </w:r>
    </w:p>
    <w:p w:rsidR="00BD77FF" w:rsidRDefault="00BD77FF" w:rsidP="00BD77FF">
      <w:pPr>
        <w:ind w:left="7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http://aalt.law.uh.edu/Indices/CP40Indices/CP40no883Pl.htm )</w:t>
      </w:r>
      <w:proofErr w:type="gramEnd"/>
    </w:p>
    <w:p w:rsidR="00BD77FF" w:rsidRDefault="00BD77FF" w:rsidP="00BD77FF">
      <w:pPr>
        <w:rPr>
          <w:rFonts w:ascii="Times New Roman" w:hAnsi="Times New Roman" w:cs="Times New Roman"/>
        </w:rPr>
      </w:pPr>
    </w:p>
    <w:p w:rsidR="00BD77FF" w:rsidRDefault="00BD77FF" w:rsidP="00BD77FF">
      <w:pPr>
        <w:rPr>
          <w:rFonts w:ascii="Times New Roman" w:hAnsi="Times New Roman" w:cs="Times New Roman"/>
        </w:rPr>
      </w:pPr>
    </w:p>
    <w:p w:rsidR="00BD77FF" w:rsidRDefault="00BD77FF" w:rsidP="00BD77F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25 June 2017</w:t>
      </w:r>
    </w:p>
    <w:p w:rsidR="006B2F86" w:rsidRPr="00E71FC3" w:rsidRDefault="00BD77F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D77FF" w:rsidRDefault="00BD77FF" w:rsidP="00E71FC3">
      <w:r>
        <w:separator/>
      </w:r>
    </w:p>
  </w:endnote>
  <w:endnote w:type="continuationSeparator" w:id="0">
    <w:p w:rsidR="00BD77FF" w:rsidRDefault="00BD77FF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D77FF" w:rsidRDefault="00BD77FF" w:rsidP="00E71FC3">
      <w:r>
        <w:separator/>
      </w:r>
    </w:p>
  </w:footnote>
  <w:footnote w:type="continuationSeparator" w:id="0">
    <w:p w:rsidR="00BD77FF" w:rsidRDefault="00BD77FF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77FF"/>
    <w:rsid w:val="001A7C09"/>
    <w:rsid w:val="00577BD5"/>
    <w:rsid w:val="00656CBA"/>
    <w:rsid w:val="006A1F77"/>
    <w:rsid w:val="00733BE7"/>
    <w:rsid w:val="00AB52E8"/>
    <w:rsid w:val="00B16D3F"/>
    <w:rsid w:val="00BB41AC"/>
    <w:rsid w:val="00BD77F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7FD2070-FD62-45C9-A673-86736E82F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D77FF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50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2017-06-28T16:15:00Z</dcterms:created>
  <dcterms:modified xsi:type="dcterms:W3CDTF">2017-06-28T16:16:00Z</dcterms:modified>
</cp:coreProperties>
</file>